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D003E" w14:textId="77777777" w:rsidR="005B6D40" w:rsidRDefault="005B6D40" w:rsidP="005B6D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PHILIP, senior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00F12E7" w14:textId="77777777" w:rsidR="005B6D40" w:rsidRDefault="005B6D40" w:rsidP="005B6D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6D551396" w14:textId="77777777" w:rsidR="005B6D40" w:rsidRDefault="005B6D40" w:rsidP="005B6D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DD625E" w14:textId="77777777" w:rsidR="005B6D40" w:rsidRDefault="005B6D40" w:rsidP="005B6D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139A2D" w14:textId="77777777" w:rsidR="005B6D40" w:rsidRDefault="005B6D40" w:rsidP="005B6D40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7E0E64B8" w14:textId="77777777" w:rsidR="005B6D40" w:rsidRDefault="005B6D40" w:rsidP="005B6D40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93AE5C7" w14:textId="77777777" w:rsidR="005B6D40" w:rsidRDefault="005B6D40" w:rsidP="005B6D40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338DAB61" w14:textId="77777777" w:rsidR="005B6D40" w:rsidRDefault="005B6D40" w:rsidP="005B6D4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CF488E5" w14:textId="77777777" w:rsidR="005B6D40" w:rsidRDefault="005B6D40" w:rsidP="005B6D4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C349F2C" w14:textId="77777777" w:rsidR="005B6D40" w:rsidRDefault="005B6D40" w:rsidP="005B6D4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January 2022</w:t>
      </w:r>
    </w:p>
    <w:p w14:paraId="39DCC95F" w14:textId="77777777" w:rsidR="00BA00AB" w:rsidRPr="005B6D4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B6D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4872D" w14:textId="77777777" w:rsidR="005B6D40" w:rsidRDefault="005B6D40" w:rsidP="009139A6">
      <w:r>
        <w:separator/>
      </w:r>
    </w:p>
  </w:endnote>
  <w:endnote w:type="continuationSeparator" w:id="0">
    <w:p w14:paraId="215E7727" w14:textId="77777777" w:rsidR="005B6D40" w:rsidRDefault="005B6D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F7C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BB3F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F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60D56" w14:textId="77777777" w:rsidR="005B6D40" w:rsidRDefault="005B6D40" w:rsidP="009139A6">
      <w:r>
        <w:separator/>
      </w:r>
    </w:p>
  </w:footnote>
  <w:footnote w:type="continuationSeparator" w:id="0">
    <w:p w14:paraId="48A81EFC" w14:textId="77777777" w:rsidR="005B6D40" w:rsidRDefault="005B6D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9CB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18D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44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D40"/>
    <w:rsid w:val="000666E0"/>
    <w:rsid w:val="002510B7"/>
    <w:rsid w:val="005B6D4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63F89"/>
  <w15:chartTrackingRefBased/>
  <w15:docId w15:val="{B50058B6-99F7-4D8A-865B-AEF08C671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2022-02-12T21:16:00Z</dcterms:created>
  <dcterms:modified xsi:type="dcterms:W3CDTF">2022-02-12T21:17:00Z</dcterms:modified>
</cp:coreProperties>
</file>